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4538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78328FB1">
                <wp:simplePos x="0" y="0"/>
                <wp:positionH relativeFrom="column">
                  <wp:posOffset>4229099</wp:posOffset>
                </wp:positionH>
                <wp:positionV relativeFrom="paragraph">
                  <wp:posOffset>-466725</wp:posOffset>
                </wp:positionV>
                <wp:extent cx="2257425" cy="790575"/>
                <wp:effectExtent l="0" t="0" r="2857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742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alias w:val="No. de Documento"/>
                                      <w:tag w:val="No. de Documento"/>
                                      <w:id w:val="13417748"/>
                                    </w:sdtPr>
                                    <w:sdtContent>
                                      <w:p w14:paraId="5FF203F6" w14:textId="77777777" w:rsidR="00462D53" w:rsidRPr="00462D53" w:rsidRDefault="00462D53" w:rsidP="00462D53">
                                        <w:pP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sz w:val="20"/>
                                            <w:szCs w:val="16"/>
                                            <w:lang w:val="es-DO"/>
                                          </w:rPr>
                                        </w:pPr>
                                        <w:r w:rsidRPr="00462D53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sz w:val="20"/>
                                            <w:szCs w:val="16"/>
                                            <w:lang w:val="es-DO"/>
                                          </w:rPr>
                                          <w:t>SUPBANCO-CCC-PEPU-2022-0011</w:t>
                                        </w:r>
                                      </w:p>
                                    </w:sdtContent>
                                  </w:sdt>
                                  <w:p w14:paraId="0DF42EFE" w14:textId="628EF04C" w:rsidR="001466B0" w:rsidRPr="00F737DC" w:rsidRDefault="00000000" w:rsidP="00F235D6">
                                    <w:pPr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33pt;margin-top:-36.75pt;width:177.7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alias w:val="No. de Documento"/>
                                <w:tag w:val="No. de Documento"/>
                                <w:id w:val="13417748"/>
                              </w:sdtPr>
                              <w:sdtContent>
                                <w:p w14:paraId="5FF203F6" w14:textId="77777777" w:rsidR="00462D53" w:rsidRPr="00462D53" w:rsidRDefault="00462D53" w:rsidP="00462D53">
                                  <w:pP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sz w:val="20"/>
                                      <w:szCs w:val="16"/>
                                      <w:lang w:val="es-DO"/>
                                    </w:rPr>
                                  </w:pPr>
                                  <w:r w:rsidRPr="00462D53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sz w:val="20"/>
                                      <w:szCs w:val="16"/>
                                      <w:lang w:val="es-DO"/>
                                    </w:rPr>
                                    <w:t>SUPBANCO-CCC-PEPU-2022-0011</w:t>
                                  </w:r>
                                </w:p>
                              </w:sdtContent>
                            </w:sdt>
                            <w:p w14:paraId="0DF42EFE" w14:textId="628EF04C" w:rsidR="001466B0" w:rsidRPr="00F737DC" w:rsidRDefault="00000000" w:rsidP="00F235D6">
                              <w:pPr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3E6685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41D1A8F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00000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00000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56DD66C9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72664BC6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33718" w14:textId="77777777" w:rsidR="00F70CF3" w:rsidRDefault="00F70CF3" w:rsidP="001007E7">
      <w:pPr>
        <w:spacing w:after="0" w:line="240" w:lineRule="auto"/>
      </w:pPr>
      <w:r>
        <w:separator/>
      </w:r>
    </w:p>
  </w:endnote>
  <w:endnote w:type="continuationSeparator" w:id="0">
    <w:p w14:paraId="316BFAB5" w14:textId="77777777" w:rsidR="00F70CF3" w:rsidRDefault="00F70CF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871C4" w14:textId="77777777" w:rsidR="00F70CF3" w:rsidRDefault="00F70CF3" w:rsidP="001007E7">
      <w:pPr>
        <w:spacing w:after="0" w:line="240" w:lineRule="auto"/>
      </w:pPr>
      <w:r>
        <w:separator/>
      </w:r>
    </w:p>
  </w:footnote>
  <w:footnote w:type="continuationSeparator" w:id="0">
    <w:p w14:paraId="57395C0B" w14:textId="77777777" w:rsidR="00F70CF3" w:rsidRDefault="00F70CF3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73C8E"/>
    <w:rsid w:val="00181847"/>
    <w:rsid w:val="00181E8D"/>
    <w:rsid w:val="00194FF2"/>
    <w:rsid w:val="001A06D8"/>
    <w:rsid w:val="001A3F92"/>
    <w:rsid w:val="001E5A50"/>
    <w:rsid w:val="001F73A7"/>
    <w:rsid w:val="002009A7"/>
    <w:rsid w:val="00253DBA"/>
    <w:rsid w:val="00257A3B"/>
    <w:rsid w:val="0026335F"/>
    <w:rsid w:val="00286A18"/>
    <w:rsid w:val="00295BD4"/>
    <w:rsid w:val="002D451D"/>
    <w:rsid w:val="002E1412"/>
    <w:rsid w:val="00314023"/>
    <w:rsid w:val="003206ED"/>
    <w:rsid w:val="00341484"/>
    <w:rsid w:val="003512EE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2D53"/>
    <w:rsid w:val="00464551"/>
    <w:rsid w:val="00466B9C"/>
    <w:rsid w:val="004901EA"/>
    <w:rsid w:val="004B30DA"/>
    <w:rsid w:val="004D45A8"/>
    <w:rsid w:val="004F566B"/>
    <w:rsid w:val="005106AB"/>
    <w:rsid w:val="00535962"/>
    <w:rsid w:val="00597BF8"/>
    <w:rsid w:val="005D6746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75CC6"/>
    <w:rsid w:val="00AA13FD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43265"/>
    <w:rsid w:val="00C43A65"/>
    <w:rsid w:val="00C5078F"/>
    <w:rsid w:val="00C66D08"/>
    <w:rsid w:val="00C7470C"/>
    <w:rsid w:val="00CA0E82"/>
    <w:rsid w:val="00CA164C"/>
    <w:rsid w:val="00CA4661"/>
    <w:rsid w:val="00CA6273"/>
    <w:rsid w:val="00CE67A3"/>
    <w:rsid w:val="00D10C70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235D6"/>
    <w:rsid w:val="00F53753"/>
    <w:rsid w:val="00F70CF3"/>
    <w:rsid w:val="00F7167E"/>
    <w:rsid w:val="00F737DC"/>
    <w:rsid w:val="00F7443C"/>
    <w:rsid w:val="00F84D68"/>
    <w:rsid w:val="00F9504D"/>
    <w:rsid w:val="00FA01DC"/>
    <w:rsid w:val="00FB3E55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627AA1-4972-4E39-A010-172BD95BF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7BF073-4B98-4F51-99CB-C0F8CC919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13</cp:revision>
  <cp:lastPrinted>2011-03-04T18:48:00Z</cp:lastPrinted>
  <dcterms:created xsi:type="dcterms:W3CDTF">2021-08-13T18:53:00Z</dcterms:created>
  <dcterms:modified xsi:type="dcterms:W3CDTF">2022-10-05T17:03:00Z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